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91421" w14:textId="7CB864AD" w:rsidR="00BA00AB" w:rsidRDefault="00EB39D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PYKENHAM</w:t>
      </w:r>
      <w:r>
        <w:rPr>
          <w:rFonts w:cs="Times New Roman"/>
          <w:szCs w:val="24"/>
        </w:rPr>
        <w:t xml:space="preserve">      (fl.1474)</w:t>
      </w:r>
    </w:p>
    <w:p w14:paraId="6A2C3F32" w14:textId="77777777" w:rsidR="00EB39D2" w:rsidRDefault="00EB39D2" w:rsidP="009139A6">
      <w:pPr>
        <w:pStyle w:val="NoSpacing"/>
        <w:rPr>
          <w:rFonts w:cs="Times New Roman"/>
          <w:szCs w:val="24"/>
        </w:rPr>
      </w:pPr>
    </w:p>
    <w:p w14:paraId="7FAFFC4C" w14:textId="77777777" w:rsidR="00EB39D2" w:rsidRDefault="00EB39D2" w:rsidP="009139A6">
      <w:pPr>
        <w:pStyle w:val="NoSpacing"/>
        <w:rPr>
          <w:rFonts w:cs="Times New Roman"/>
          <w:szCs w:val="24"/>
        </w:rPr>
      </w:pPr>
    </w:p>
    <w:p w14:paraId="445D2B73" w14:textId="2EA0DC2C" w:rsidR="00EB39D2" w:rsidRDefault="00EB39D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Mar.1474</w:t>
      </w:r>
      <w:r>
        <w:rPr>
          <w:rFonts w:cs="Times New Roman"/>
          <w:szCs w:val="24"/>
        </w:rPr>
        <w:tab/>
        <w:t xml:space="preserve">He was appointed Searcher of ships in the port of Ipswich and in all </w:t>
      </w:r>
    </w:p>
    <w:p w14:paraId="54F22DE3" w14:textId="6F878895" w:rsidR="00EB39D2" w:rsidRDefault="00EB39D2" w:rsidP="00EB39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adjacent ports and places.    (C.F.R. 1471-85 p.90)</w:t>
      </w:r>
    </w:p>
    <w:p w14:paraId="4A25697F" w14:textId="77777777" w:rsidR="00EB39D2" w:rsidRDefault="00EB39D2" w:rsidP="00EB39D2">
      <w:pPr>
        <w:pStyle w:val="NoSpacing"/>
        <w:rPr>
          <w:rFonts w:cs="Times New Roman"/>
          <w:szCs w:val="24"/>
        </w:rPr>
      </w:pPr>
    </w:p>
    <w:p w14:paraId="5DF797A8" w14:textId="77777777" w:rsidR="00EB39D2" w:rsidRDefault="00EB39D2" w:rsidP="00EB39D2">
      <w:pPr>
        <w:pStyle w:val="NoSpacing"/>
        <w:rPr>
          <w:rFonts w:cs="Times New Roman"/>
          <w:szCs w:val="24"/>
        </w:rPr>
      </w:pPr>
    </w:p>
    <w:p w14:paraId="5780DCA8" w14:textId="7FC93F5F" w:rsidR="00EB39D2" w:rsidRPr="00EB39D2" w:rsidRDefault="00EB39D2" w:rsidP="00EB39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September 2023</w:t>
      </w:r>
    </w:p>
    <w:sectPr w:rsidR="00EB39D2" w:rsidRPr="00EB39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FF6F8" w14:textId="77777777" w:rsidR="00EB39D2" w:rsidRDefault="00EB39D2" w:rsidP="009139A6">
      <w:r>
        <w:separator/>
      </w:r>
    </w:p>
  </w:endnote>
  <w:endnote w:type="continuationSeparator" w:id="0">
    <w:p w14:paraId="73D2153D" w14:textId="77777777" w:rsidR="00EB39D2" w:rsidRDefault="00EB39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3A8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1E2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43A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5F168" w14:textId="77777777" w:rsidR="00EB39D2" w:rsidRDefault="00EB39D2" w:rsidP="009139A6">
      <w:r>
        <w:separator/>
      </w:r>
    </w:p>
  </w:footnote>
  <w:footnote w:type="continuationSeparator" w:id="0">
    <w:p w14:paraId="67168EB7" w14:textId="77777777" w:rsidR="00EB39D2" w:rsidRDefault="00EB39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E63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C28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EAB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9D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B39D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176FF"/>
  <w15:chartTrackingRefBased/>
  <w15:docId w15:val="{2CD70209-DF9C-4D9D-8E09-75215CDAB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2023-09-14T11:35:00Z</dcterms:created>
  <dcterms:modified xsi:type="dcterms:W3CDTF">2023-09-14T11:38:00Z</dcterms:modified>
</cp:coreProperties>
</file>